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D1AF59" w14:textId="763F5D03" w:rsidR="0099548A" w:rsidRPr="00E86180" w:rsidRDefault="008E4120" w:rsidP="00867D0A">
      <w:pPr>
        <w:pStyle w:val="Overskrift2"/>
        <w:rPr>
          <w:color w:val="D74E4E" w:themeColor="accent1"/>
        </w:rPr>
      </w:pPr>
      <w:r>
        <w:t>Tilbudsskjema</w:t>
      </w:r>
      <w:r w:rsidRPr="00A83C86">
        <w:t xml:space="preserve"> – </w:t>
      </w:r>
      <w:r w:rsidR="00396B95">
        <w:rPr>
          <w:color w:val="D74E4E" w:themeColor="accent1"/>
        </w:rPr>
        <w:t>Anskaffelse av bakkeradar</w:t>
      </w:r>
    </w:p>
    <w:p w14:paraId="7940BB4D" w14:textId="77777777" w:rsidR="00D116AE" w:rsidRPr="00D116AE" w:rsidRDefault="00D116AE" w:rsidP="00D116AE">
      <w:pPr>
        <w:spacing w:after="0"/>
        <w:rPr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B85124" w14:paraId="18B7D7FB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</w:tcPr>
          <w:p w14:paraId="435E6E3C" w14:textId="77777777" w:rsidR="0099548A" w:rsidRPr="0099548A" w:rsidRDefault="008E4120" w:rsidP="0099548A">
            <w:pPr>
              <w:rPr>
                <w:b/>
                <w:bCs/>
              </w:rPr>
            </w:pPr>
            <w:r w:rsidRPr="0099548A">
              <w:rPr>
                <w:b/>
                <w:bCs/>
                <w:sz w:val="22"/>
                <w:szCs w:val="22"/>
              </w:rPr>
              <w:t xml:space="preserve">Opplysninger om </w:t>
            </w:r>
            <w:r w:rsidR="00E86180">
              <w:rPr>
                <w:b/>
                <w:bCs/>
                <w:sz w:val="22"/>
                <w:szCs w:val="22"/>
              </w:rPr>
              <w:t>L</w:t>
            </w:r>
            <w:r w:rsidRPr="0099548A">
              <w:rPr>
                <w:b/>
                <w:bCs/>
                <w:sz w:val="22"/>
                <w:szCs w:val="22"/>
              </w:rPr>
              <w:t>everandøren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B85124" w14:paraId="52E7D3C4" w14:textId="77777777" w:rsidTr="002003F1">
        <w:tc>
          <w:tcPr>
            <w:tcW w:w="3539" w:type="dxa"/>
          </w:tcPr>
          <w:p w14:paraId="5FE5660A" w14:textId="77777777" w:rsidR="0099548A" w:rsidRPr="0099548A" w:rsidRDefault="008E4120" w:rsidP="0099548A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3" w:type="dxa"/>
          </w:tcPr>
          <w:p w14:paraId="7E886DC3" w14:textId="77777777" w:rsidR="0099548A" w:rsidRPr="0099548A" w:rsidRDefault="0099548A" w:rsidP="0099548A">
            <w:pPr>
              <w:spacing w:after="120"/>
            </w:pPr>
          </w:p>
        </w:tc>
      </w:tr>
      <w:tr w:rsidR="00B85124" w14:paraId="5C45F642" w14:textId="77777777" w:rsidTr="002003F1">
        <w:tc>
          <w:tcPr>
            <w:tcW w:w="3539" w:type="dxa"/>
          </w:tcPr>
          <w:p w14:paraId="22B3DED8" w14:textId="77777777" w:rsidR="0099548A" w:rsidRPr="0099548A" w:rsidRDefault="008E4120" w:rsidP="0099548A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3" w:type="dxa"/>
          </w:tcPr>
          <w:p w14:paraId="6978D9BC" w14:textId="77777777" w:rsidR="0099548A" w:rsidRPr="0099548A" w:rsidRDefault="0099548A" w:rsidP="0099548A">
            <w:pPr>
              <w:spacing w:after="120"/>
            </w:pPr>
          </w:p>
        </w:tc>
      </w:tr>
      <w:tr w:rsidR="00B85124" w14:paraId="228044B1" w14:textId="77777777" w:rsidTr="002003F1">
        <w:tc>
          <w:tcPr>
            <w:tcW w:w="3539" w:type="dxa"/>
          </w:tcPr>
          <w:p w14:paraId="03053093" w14:textId="77777777" w:rsidR="0099548A" w:rsidRPr="0099548A" w:rsidRDefault="008E4120" w:rsidP="0099548A">
            <w:pPr>
              <w:spacing w:after="120"/>
            </w:pPr>
            <w:r w:rsidRPr="0099548A">
              <w:t>Postadresse</w:t>
            </w:r>
          </w:p>
        </w:tc>
        <w:tc>
          <w:tcPr>
            <w:tcW w:w="5523" w:type="dxa"/>
          </w:tcPr>
          <w:p w14:paraId="79252EC5" w14:textId="77777777" w:rsidR="0099548A" w:rsidRPr="0099548A" w:rsidRDefault="0099548A" w:rsidP="0099548A">
            <w:pPr>
              <w:spacing w:after="120"/>
            </w:pPr>
          </w:p>
        </w:tc>
      </w:tr>
      <w:tr w:rsidR="00B85124" w14:paraId="65EFFCE6" w14:textId="77777777" w:rsidTr="002003F1">
        <w:tc>
          <w:tcPr>
            <w:tcW w:w="3539" w:type="dxa"/>
          </w:tcPr>
          <w:p w14:paraId="2DD7EDEE" w14:textId="77777777" w:rsidR="0099548A" w:rsidRPr="0099548A" w:rsidRDefault="008E4120" w:rsidP="0099548A">
            <w:pPr>
              <w:spacing w:after="120"/>
            </w:pPr>
            <w:r w:rsidRPr="0099548A">
              <w:t>Postnummer</w:t>
            </w:r>
          </w:p>
        </w:tc>
        <w:tc>
          <w:tcPr>
            <w:tcW w:w="5523" w:type="dxa"/>
          </w:tcPr>
          <w:p w14:paraId="4FCF7CB5" w14:textId="77777777" w:rsidR="0099548A" w:rsidRPr="0099548A" w:rsidRDefault="0099548A" w:rsidP="0099548A">
            <w:pPr>
              <w:spacing w:after="120"/>
            </w:pPr>
          </w:p>
        </w:tc>
      </w:tr>
      <w:tr w:rsidR="00B85124" w14:paraId="15EFC00D" w14:textId="77777777" w:rsidTr="002003F1">
        <w:tc>
          <w:tcPr>
            <w:tcW w:w="3539" w:type="dxa"/>
          </w:tcPr>
          <w:p w14:paraId="42C5F8E4" w14:textId="77777777" w:rsidR="0099548A" w:rsidRPr="0099548A" w:rsidRDefault="008E4120" w:rsidP="0099548A">
            <w:pPr>
              <w:spacing w:after="120"/>
            </w:pPr>
            <w:r w:rsidRPr="0099548A">
              <w:t>Sted</w:t>
            </w:r>
          </w:p>
        </w:tc>
        <w:tc>
          <w:tcPr>
            <w:tcW w:w="5523" w:type="dxa"/>
          </w:tcPr>
          <w:p w14:paraId="3FEA2DE7" w14:textId="77777777" w:rsidR="0099548A" w:rsidRPr="0099548A" w:rsidRDefault="0099548A" w:rsidP="0099548A">
            <w:pPr>
              <w:spacing w:after="120"/>
            </w:pPr>
          </w:p>
        </w:tc>
      </w:tr>
    </w:tbl>
    <w:p w14:paraId="29A770FD" w14:textId="77777777" w:rsidR="007B4FF2" w:rsidRDefault="007B4FF2" w:rsidP="00CE65C5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B85124" w14:paraId="6760022C" w14:textId="77777777" w:rsidTr="0043215C">
        <w:tc>
          <w:tcPr>
            <w:tcW w:w="9062" w:type="dxa"/>
            <w:gridSpan w:val="2"/>
            <w:shd w:val="clear" w:color="auto" w:fill="F2F2F2" w:themeFill="background1" w:themeFillShade="F2"/>
          </w:tcPr>
          <w:p w14:paraId="17A67194" w14:textId="77777777" w:rsidR="00E86180" w:rsidRPr="00F03525" w:rsidRDefault="008E4120" w:rsidP="0043215C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kontaktperson for </w:t>
            </w:r>
            <w:r>
              <w:rPr>
                <w:b/>
                <w:bCs/>
                <w:sz w:val="22"/>
                <w:szCs w:val="22"/>
              </w:rPr>
              <w:t>tilbudet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B85124" w14:paraId="7F92A8BE" w14:textId="77777777" w:rsidTr="0043215C">
        <w:tc>
          <w:tcPr>
            <w:tcW w:w="3539" w:type="dxa"/>
          </w:tcPr>
          <w:p w14:paraId="69402FCB" w14:textId="77777777" w:rsidR="00E86180" w:rsidRPr="00837B17" w:rsidRDefault="008E4120" w:rsidP="0043215C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5E766878" w14:textId="77777777" w:rsidR="00E86180" w:rsidRPr="00837B17" w:rsidRDefault="00E86180" w:rsidP="0043215C">
            <w:pPr>
              <w:spacing w:after="120"/>
            </w:pPr>
          </w:p>
        </w:tc>
      </w:tr>
      <w:tr w:rsidR="00B85124" w14:paraId="478C3542" w14:textId="77777777" w:rsidTr="0043215C">
        <w:tc>
          <w:tcPr>
            <w:tcW w:w="3539" w:type="dxa"/>
          </w:tcPr>
          <w:p w14:paraId="38608978" w14:textId="77777777" w:rsidR="00E86180" w:rsidRPr="00837B17" w:rsidRDefault="008E4120" w:rsidP="0043215C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6A869197" w14:textId="77777777" w:rsidR="00E86180" w:rsidRPr="00837B17" w:rsidRDefault="00E86180" w:rsidP="0043215C">
            <w:pPr>
              <w:spacing w:after="120"/>
            </w:pPr>
          </w:p>
        </w:tc>
      </w:tr>
      <w:tr w:rsidR="00B85124" w14:paraId="1F97C6C8" w14:textId="77777777" w:rsidTr="0043215C">
        <w:tc>
          <w:tcPr>
            <w:tcW w:w="3539" w:type="dxa"/>
          </w:tcPr>
          <w:p w14:paraId="68E3F1ED" w14:textId="77777777" w:rsidR="00E86180" w:rsidRPr="00837B17" w:rsidRDefault="008E4120" w:rsidP="0043215C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0BC4FFD8" w14:textId="77777777" w:rsidR="00E86180" w:rsidRPr="00837B17" w:rsidRDefault="00E86180" w:rsidP="0043215C">
            <w:pPr>
              <w:spacing w:after="120"/>
            </w:pPr>
          </w:p>
        </w:tc>
      </w:tr>
      <w:tr w:rsidR="00B85124" w14:paraId="05E96497" w14:textId="77777777" w:rsidTr="0043215C">
        <w:tc>
          <w:tcPr>
            <w:tcW w:w="3539" w:type="dxa"/>
          </w:tcPr>
          <w:p w14:paraId="1CB19ACF" w14:textId="77777777" w:rsidR="00E86180" w:rsidRPr="00837B17" w:rsidRDefault="008E4120" w:rsidP="0043215C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648CBADC" w14:textId="77777777" w:rsidR="00E86180" w:rsidRPr="00837B17" w:rsidRDefault="00E86180" w:rsidP="0043215C">
            <w:pPr>
              <w:spacing w:after="120"/>
            </w:pPr>
          </w:p>
        </w:tc>
      </w:tr>
    </w:tbl>
    <w:p w14:paraId="65C4A016" w14:textId="77777777" w:rsidR="00E86180" w:rsidRPr="0099548A" w:rsidRDefault="00E86180" w:rsidP="00CE65C5">
      <w:pPr>
        <w:jc w:val="left"/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B85124" w14:paraId="4BACF8A4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33E64C7" w14:textId="77777777" w:rsidR="0099548A" w:rsidRPr="007E5C12" w:rsidRDefault="008E4120" w:rsidP="0099548A">
            <w:pPr>
              <w:pStyle w:val="Overskrift2"/>
              <w:spacing w:before="0" w:after="120"/>
            </w:pPr>
            <w:r w:rsidRPr="0099548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Opplysninger om den/de som signerer tilbudet elektronisk ved levering</w:t>
            </w:r>
            <w:r w:rsidR="00A74ECC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B85124" w14:paraId="62DF77FC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5CB76F5" w14:textId="77777777" w:rsidR="0099548A" w:rsidRPr="00821B2D" w:rsidRDefault="008E4120" w:rsidP="00B952B0">
            <w:r w:rsidRPr="00821B2D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99F6481" w14:textId="77777777" w:rsidR="0099548A" w:rsidRPr="00821B2D" w:rsidRDefault="0099548A" w:rsidP="00B952B0"/>
        </w:tc>
      </w:tr>
      <w:tr w:rsidR="00B85124" w14:paraId="35629C1F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20AF78F" w14:textId="77777777" w:rsidR="0099548A" w:rsidRPr="00821B2D" w:rsidRDefault="008E4120" w:rsidP="00B952B0">
            <w:r w:rsidRPr="00821B2D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9C7E9D6" w14:textId="77777777" w:rsidR="0099548A" w:rsidRPr="00821B2D" w:rsidRDefault="0099548A" w:rsidP="00B952B0"/>
        </w:tc>
      </w:tr>
      <w:tr w:rsidR="00B85124" w14:paraId="2FD9DA2B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30C21E3" w14:textId="77777777" w:rsidR="0099548A" w:rsidRPr="00821B2D" w:rsidRDefault="008E4120" w:rsidP="00B952B0">
            <w:r w:rsidRPr="00821B2D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37CC607" w14:textId="77777777" w:rsidR="0099548A" w:rsidRPr="00821B2D" w:rsidRDefault="00CA0A74" w:rsidP="00B952B0">
            <w:sdt>
              <w:sdt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4120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8E4120" w:rsidRPr="00821B2D">
              <w:t xml:space="preserve"> Fullmakt i kraft av stillingen</w:t>
            </w:r>
          </w:p>
          <w:p w14:paraId="04C5B5BE" w14:textId="77777777" w:rsidR="0099548A" w:rsidRPr="00821B2D" w:rsidRDefault="00CA0A74" w:rsidP="00B952B0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47DF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8E4120" w:rsidRPr="00821B2D">
              <w:t xml:space="preserve"> Skriftlig fullmakt ligger ved</w:t>
            </w:r>
          </w:p>
        </w:tc>
      </w:tr>
    </w:tbl>
    <w:p w14:paraId="53937A89" w14:textId="77777777" w:rsidR="00E86180" w:rsidRDefault="00E86180" w:rsidP="007B4FF2">
      <w:pPr>
        <w:rPr>
          <w:rStyle w:val="Utheving"/>
          <w:i w:val="0"/>
          <w:iCs w:val="0"/>
        </w:rPr>
      </w:pPr>
    </w:p>
    <w:p w14:paraId="5BD0CE95" w14:textId="77777777" w:rsidR="00E86180" w:rsidRDefault="008E4120">
      <w:pPr>
        <w:jc w:val="left"/>
        <w:rPr>
          <w:rStyle w:val="Utheving"/>
          <w:i w:val="0"/>
          <w:iCs w:val="0"/>
        </w:rPr>
      </w:pPr>
      <w:r>
        <w:rPr>
          <w:rStyle w:val="Utheving"/>
          <w:i w:val="0"/>
          <w:iCs w:val="0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B85124" w14:paraId="21B4A700" w14:textId="77777777" w:rsidTr="00E8618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74920AC9" w14:textId="77777777" w:rsidR="00E86180" w:rsidRPr="00DE537E" w:rsidRDefault="008E4120" w:rsidP="0043215C">
            <w:r w:rsidRPr="0099548A">
              <w:rPr>
                <w:b/>
                <w:bCs/>
              </w:rPr>
              <w:lastRenderedPageBreak/>
              <w:t>Taushetsplikt</w:t>
            </w:r>
            <w:r w:rsidR="00A74ECC">
              <w:rPr>
                <w:b/>
                <w:bCs/>
              </w:rPr>
              <w:t>:</w:t>
            </w:r>
          </w:p>
        </w:tc>
      </w:tr>
      <w:tr w:rsidR="00B85124" w14:paraId="6DA9DA49" w14:textId="77777777" w:rsidTr="00E86180">
        <w:trPr>
          <w:cantSplit/>
        </w:trPr>
        <w:tc>
          <w:tcPr>
            <w:tcW w:w="9060" w:type="dxa"/>
            <w:gridSpan w:val="2"/>
          </w:tcPr>
          <w:p w14:paraId="2A7766B8" w14:textId="77777777" w:rsidR="00E86180" w:rsidRPr="00821B2D" w:rsidRDefault="008E4120" w:rsidP="0043215C">
            <w:pPr>
              <w:spacing w:after="120"/>
            </w:pPr>
            <w:r w:rsidRPr="00821B2D">
              <w:t xml:space="preserve">Oppdragsgiver har taushetsplikt om opplysninger </w:t>
            </w:r>
            <w:r w:rsidRPr="00821B2D">
              <w:rPr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821B2D">
              <w:t xml:space="preserve"> i tilbudet, jf. forvaltningsloven § 13. Taushetsplikten gjelder ikke dersom den som har krav på taushet samtykker til at opplysningene gis ut.</w:t>
            </w:r>
          </w:p>
          <w:p w14:paraId="41AC71C4" w14:textId="77777777" w:rsidR="007C741F" w:rsidRDefault="008E4120" w:rsidP="0043215C">
            <w:pPr>
              <w:spacing w:after="120"/>
            </w:pPr>
            <w:r w:rsidRPr="007C741F">
              <w:t xml:space="preserve">Ved å signere dette skjemaet bekrefter Leverandøren at alle taushetsbelagte opplysninger i </w:t>
            </w:r>
            <w:r>
              <w:t>tilbudet</w:t>
            </w:r>
            <w:r w:rsidRPr="007C741F">
              <w:t xml:space="preserve"> er identifisert.</w:t>
            </w:r>
          </w:p>
          <w:p w14:paraId="0F954CA4" w14:textId="77777777" w:rsidR="00E86180" w:rsidRPr="00821B2D" w:rsidRDefault="008E4120" w:rsidP="0043215C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B85124" w14:paraId="21E54AD9" w14:textId="77777777" w:rsidTr="00E86180">
        <w:trPr>
          <w:cantSplit/>
        </w:trPr>
        <w:tc>
          <w:tcPr>
            <w:tcW w:w="3539" w:type="dxa"/>
          </w:tcPr>
          <w:p w14:paraId="282810E4" w14:textId="77777777" w:rsidR="00E86180" w:rsidRPr="00821B2D" w:rsidRDefault="008E4120" w:rsidP="00E86180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821B2D">
              <w:t>Inneholder tilbudet opplysninger som er underlagt taushetsplikt?</w:t>
            </w:r>
          </w:p>
        </w:tc>
        <w:tc>
          <w:tcPr>
            <w:tcW w:w="5521" w:type="dxa"/>
          </w:tcPr>
          <w:p w14:paraId="241CC3BC" w14:textId="77777777" w:rsidR="00E86180" w:rsidRPr="00821B2D" w:rsidRDefault="00CA0A74" w:rsidP="0043215C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4120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8E4120" w:rsidRPr="00821B2D">
              <w:t xml:space="preserve"> Ja</w:t>
            </w:r>
          </w:p>
          <w:p w14:paraId="7E8DD304" w14:textId="77777777" w:rsidR="00E86180" w:rsidRPr="00821B2D" w:rsidRDefault="00CA0A74" w:rsidP="0043215C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4120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8E4120" w:rsidRPr="00821B2D">
              <w:t xml:space="preserve"> Nei</w:t>
            </w:r>
          </w:p>
        </w:tc>
      </w:tr>
      <w:tr w:rsidR="00B85124" w14:paraId="691190B6" w14:textId="77777777" w:rsidTr="00E86180">
        <w:trPr>
          <w:cantSplit/>
        </w:trPr>
        <w:tc>
          <w:tcPr>
            <w:tcW w:w="3539" w:type="dxa"/>
          </w:tcPr>
          <w:p w14:paraId="74752D30" w14:textId="77777777" w:rsidR="00E86180" w:rsidRPr="00A74ECC" w:rsidRDefault="008E4120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A74ECC">
              <w:rPr>
                <w:rFonts w:ascii="Open Sans SemiBold" w:hAnsi="Open Sans SemiBold" w:cs="Open Sans SemiBold"/>
              </w:rPr>
              <w:t>Hvis ja:</w:t>
            </w:r>
          </w:p>
          <w:p w14:paraId="4E5379C8" w14:textId="77777777" w:rsidR="00E86180" w:rsidRPr="00821B2D" w:rsidRDefault="008E4120" w:rsidP="00E86180">
            <w:pPr>
              <w:pStyle w:val="Listeavsnitt"/>
              <w:jc w:val="left"/>
            </w:pPr>
            <w:r w:rsidRPr="00821B2D">
              <w:t>Hvilke opplysninger gjelder det?</w:t>
            </w:r>
          </w:p>
          <w:p w14:paraId="7373C47F" w14:textId="77777777" w:rsidR="00E86180" w:rsidRPr="00821B2D" w:rsidRDefault="008E4120" w:rsidP="00E86180">
            <w:pPr>
              <w:pStyle w:val="Listeavsnitt"/>
              <w:jc w:val="left"/>
            </w:pPr>
            <w:r w:rsidRPr="00821B2D">
              <w:t>Hvor finnes opplysningene i tilbudet?</w:t>
            </w:r>
          </w:p>
          <w:p w14:paraId="3B4629FB" w14:textId="77777777" w:rsidR="00E86180" w:rsidRPr="00821B2D" w:rsidRDefault="008E4120" w:rsidP="00E86180">
            <w:pPr>
              <w:pStyle w:val="Listeavsnitt"/>
              <w:jc w:val="left"/>
            </w:pPr>
            <w:r w:rsidRPr="00821B2D">
              <w:t>Hvorfor er opplysningene underlagt taushetsplikt?</w:t>
            </w:r>
          </w:p>
        </w:tc>
        <w:tc>
          <w:tcPr>
            <w:tcW w:w="5521" w:type="dxa"/>
          </w:tcPr>
          <w:p w14:paraId="0DC5671E" w14:textId="77777777" w:rsidR="00E86180" w:rsidRPr="00821B2D" w:rsidRDefault="00E86180" w:rsidP="0043215C">
            <w:pPr>
              <w:spacing w:after="120"/>
            </w:pPr>
          </w:p>
        </w:tc>
      </w:tr>
    </w:tbl>
    <w:p w14:paraId="61E97367" w14:textId="77777777" w:rsidR="00E86180" w:rsidRPr="0099548A" w:rsidRDefault="00E86180" w:rsidP="007B4FF2">
      <w:pPr>
        <w:rPr>
          <w:rStyle w:val="Utheving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B85124" w14:paraId="2F375C35" w14:textId="77777777" w:rsidTr="002003F1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53FD15BA" w14:textId="77777777" w:rsidR="0099548A" w:rsidRPr="008C16FF" w:rsidRDefault="008E4120" w:rsidP="00B952B0">
            <w:r w:rsidRPr="0099548A">
              <w:rPr>
                <w:rFonts w:eastAsiaTheme="minorEastAsia"/>
                <w:b/>
                <w:bCs/>
              </w:rPr>
              <w:t>Avvik</w:t>
            </w:r>
            <w:r w:rsidR="00A74ECC">
              <w:rPr>
                <w:rFonts w:eastAsiaTheme="minorEastAsia"/>
                <w:b/>
                <w:bCs/>
              </w:rPr>
              <w:t>:</w:t>
            </w:r>
          </w:p>
        </w:tc>
      </w:tr>
      <w:tr w:rsidR="00B85124" w14:paraId="40968C98" w14:textId="77777777" w:rsidTr="00821B2D">
        <w:trPr>
          <w:cantSplit/>
          <w:trHeight w:val="1213"/>
        </w:trPr>
        <w:tc>
          <w:tcPr>
            <w:tcW w:w="9060" w:type="dxa"/>
            <w:gridSpan w:val="2"/>
          </w:tcPr>
          <w:p w14:paraId="79D93CB6" w14:textId="77777777" w:rsidR="005217BF" w:rsidRDefault="008E4120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1DFAFBB2" w14:textId="77777777" w:rsidR="0099548A" w:rsidRPr="00821B2D" w:rsidRDefault="008E4120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B85124" w14:paraId="63FA0C8A" w14:textId="77777777" w:rsidTr="002003F1">
        <w:trPr>
          <w:cantSplit/>
        </w:trPr>
        <w:tc>
          <w:tcPr>
            <w:tcW w:w="3539" w:type="dxa"/>
          </w:tcPr>
          <w:p w14:paraId="6A9C6E25" w14:textId="77777777" w:rsidR="0099548A" w:rsidRPr="00821B2D" w:rsidRDefault="008E4120" w:rsidP="00821B2D">
            <w:pPr>
              <w:spacing w:after="120"/>
              <w:jc w:val="left"/>
              <w:rPr>
                <w:i/>
                <w:sz w:val="20"/>
                <w:szCs w:val="20"/>
              </w:rPr>
            </w:pPr>
            <w:r w:rsidRPr="00821B2D">
              <w:rPr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</w:tcPr>
          <w:p w14:paraId="0E3A73DC" w14:textId="77777777" w:rsidR="00821B2D" w:rsidRPr="00821B2D" w:rsidRDefault="00CA0A74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4120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8E4120" w:rsidRPr="00821B2D">
              <w:rPr>
                <w:sz w:val="20"/>
                <w:szCs w:val="20"/>
              </w:rPr>
              <w:t xml:space="preserve"> Ja</w:t>
            </w:r>
          </w:p>
          <w:p w14:paraId="737B8068" w14:textId="77777777" w:rsidR="0099548A" w:rsidRPr="00821B2D" w:rsidRDefault="00CA0A74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4120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8E4120" w:rsidRPr="00821B2D">
              <w:rPr>
                <w:sz w:val="20"/>
                <w:szCs w:val="20"/>
              </w:rPr>
              <w:t xml:space="preserve"> Nei</w:t>
            </w:r>
          </w:p>
        </w:tc>
      </w:tr>
      <w:tr w:rsidR="00B85124" w14:paraId="03C99D62" w14:textId="77777777" w:rsidTr="00A55945">
        <w:trPr>
          <w:cantSplit/>
          <w:trHeight w:val="269"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0AC00698" w14:textId="53802070" w:rsidR="0099548A" w:rsidRPr="00A55945" w:rsidRDefault="008E4120" w:rsidP="00A55945">
            <w:pPr>
              <w:rPr>
                <w:i/>
                <w:iCs/>
                <w:sz w:val="20"/>
                <w:szCs w:val="20"/>
              </w:rPr>
            </w:pPr>
            <w:r w:rsidRPr="00A55945">
              <w:rPr>
                <w:i/>
                <w:iCs/>
                <w:sz w:val="20"/>
                <w:szCs w:val="20"/>
              </w:rPr>
              <w:t>Hvis «Ja» på spørsmålet over, skal avvik</w:t>
            </w:r>
            <w:r w:rsidR="005217BF" w:rsidRPr="00A55945">
              <w:rPr>
                <w:i/>
                <w:iCs/>
                <w:sz w:val="20"/>
                <w:szCs w:val="20"/>
              </w:rPr>
              <w:t xml:space="preserve"> </w:t>
            </w:r>
            <w:r w:rsidRPr="00A55945">
              <w:rPr>
                <w:i/>
                <w:iCs/>
                <w:sz w:val="20"/>
                <w:szCs w:val="20"/>
              </w:rPr>
              <w:t xml:space="preserve">føres i Vedlegg </w:t>
            </w:r>
            <w:r w:rsidR="008F4F79">
              <w:rPr>
                <w:i/>
                <w:iCs/>
                <w:sz w:val="20"/>
                <w:szCs w:val="20"/>
              </w:rPr>
              <w:t>4</w:t>
            </w:r>
            <w:r w:rsidRPr="00A55945">
              <w:rPr>
                <w:i/>
                <w:iCs/>
                <w:sz w:val="20"/>
                <w:szCs w:val="20"/>
              </w:rPr>
              <w:t xml:space="preserve"> – Avvik og forbehold.</w:t>
            </w:r>
          </w:p>
        </w:tc>
      </w:tr>
    </w:tbl>
    <w:p w14:paraId="68A779DD" w14:textId="77777777" w:rsidR="0099548A" w:rsidRDefault="0099548A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B85124" w14:paraId="659B4875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7BFAF523" w14:textId="77777777" w:rsidR="005A16C5" w:rsidRPr="005A16C5" w:rsidRDefault="008E4120" w:rsidP="005A16C5">
            <w:pPr>
              <w:rPr>
                <w:b/>
                <w:bCs/>
              </w:rPr>
            </w:pPr>
            <w:r w:rsidRPr="005A16C5">
              <w:rPr>
                <w:b/>
                <w:bCs/>
                <w:sz w:val="22"/>
                <w:szCs w:val="22"/>
              </w:rPr>
              <w:t>Informasjon om leverandørkonstellasjon:</w:t>
            </w:r>
            <w:r w:rsidRPr="005A16C5">
              <w:rPr>
                <w:b/>
                <w:bCs/>
              </w:rPr>
              <w:t xml:space="preserve"> </w:t>
            </w:r>
          </w:p>
        </w:tc>
      </w:tr>
      <w:tr w:rsidR="00B85124" w14:paraId="51EB5844" w14:textId="77777777" w:rsidTr="002003F1">
        <w:tc>
          <w:tcPr>
            <w:tcW w:w="9060" w:type="dxa"/>
            <w:gridSpan w:val="3"/>
          </w:tcPr>
          <w:p w14:paraId="11379D61" w14:textId="77777777" w:rsidR="005A16C5" w:rsidRPr="00821B2D" w:rsidRDefault="008E4120" w:rsidP="005A16C5">
            <w:pPr>
              <w:spacing w:after="120"/>
              <w:jc w:val="left"/>
            </w:pPr>
            <w:r w:rsidRPr="00821B2D">
              <w:t>Vi leverer tilbud med følgende leverandørkonstellasjon:</w:t>
            </w:r>
          </w:p>
          <w:p w14:paraId="1D9D42CB" w14:textId="77777777" w:rsidR="005A16C5" w:rsidRPr="00821B2D" w:rsidRDefault="008E4120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="005217BF">
              <w:t>E</w:t>
            </w:r>
            <w:r w:rsidRPr="00821B2D">
              <w:t>n leverandør</w:t>
            </w:r>
          </w:p>
          <w:p w14:paraId="35183432" w14:textId="77777777" w:rsidR="005A16C5" w:rsidRPr="00821B2D" w:rsidRDefault="008E4120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En hovedleverandør med en/flere underleverandør(er)</w:t>
            </w:r>
          </w:p>
          <w:p w14:paraId="7C9742D1" w14:textId="77777777" w:rsidR="005A16C5" w:rsidRPr="00821B2D" w:rsidRDefault="008E4120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-869525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Samarbeidende konstellasjon</w:t>
            </w:r>
            <w:r w:rsidR="00A74ECC">
              <w:t xml:space="preserve"> </w:t>
            </w:r>
            <w:r w:rsidRPr="00A74ECC">
              <w:t>(felles ansvar mellom partene)</w:t>
            </w:r>
          </w:p>
        </w:tc>
      </w:tr>
      <w:tr w:rsidR="00B85124" w14:paraId="18F891F2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4CA60AC9" w14:textId="77777777" w:rsidR="005A16C5" w:rsidRPr="00821B2D" w:rsidRDefault="008E4120" w:rsidP="005A16C5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B85124" w14:paraId="76DED9C4" w14:textId="77777777" w:rsidTr="002003F1">
        <w:tc>
          <w:tcPr>
            <w:tcW w:w="5158" w:type="dxa"/>
            <w:gridSpan w:val="2"/>
          </w:tcPr>
          <w:p w14:paraId="1303AAFD" w14:textId="77777777" w:rsidR="005A16C5" w:rsidRPr="005A16C5" w:rsidRDefault="008E4120" w:rsidP="00A74ECC">
            <w:pPr>
              <w:spacing w:after="120"/>
              <w:jc w:val="left"/>
            </w:pPr>
            <w:r w:rsidRPr="005A16C5">
              <w:lastRenderedPageBreak/>
              <w:t xml:space="preserve">Hvor stor del av kontrakten er tiltenkt utført av underleverandør(ene) / </w:t>
            </w:r>
            <w:r w:rsidR="00A74ECC">
              <w:t>H</w:t>
            </w:r>
            <w:r w:rsidRPr="005A16C5">
              <w:t>vordan er kontrakten tenkt fordelt mellom partene i den samarbeidende konstellasjonen?</w:t>
            </w:r>
          </w:p>
        </w:tc>
        <w:tc>
          <w:tcPr>
            <w:tcW w:w="3902" w:type="dxa"/>
          </w:tcPr>
          <w:p w14:paraId="0EC3569F" w14:textId="77777777" w:rsidR="005A16C5" w:rsidRPr="005A16C5" w:rsidRDefault="005A16C5" w:rsidP="005A16C5">
            <w:pPr>
              <w:spacing w:after="120"/>
            </w:pPr>
          </w:p>
        </w:tc>
      </w:tr>
      <w:tr w:rsidR="00B85124" w14:paraId="033BC8D0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5E552365" w14:textId="77777777" w:rsidR="005A16C5" w:rsidRPr="005A16C5" w:rsidRDefault="008E4120" w:rsidP="00A74ECC">
            <w:pPr>
              <w:spacing w:after="120"/>
              <w:jc w:val="left"/>
              <w:rPr>
                <w:b/>
                <w:bCs/>
              </w:rPr>
            </w:pPr>
            <w:r w:rsidRPr="005A16C5">
              <w:rPr>
                <w:b/>
                <w:bCs/>
              </w:rPr>
              <w:t xml:space="preserve">Angivelse av underleverandør(er) / </w:t>
            </w:r>
            <w:r w:rsidR="00A74ECC">
              <w:rPr>
                <w:b/>
                <w:bCs/>
              </w:rPr>
              <w:t>P</w:t>
            </w:r>
            <w:r w:rsidRPr="005A16C5">
              <w:rPr>
                <w:b/>
                <w:bCs/>
              </w:rPr>
              <w:t>arter i den samarbeidende konstellasjonen:</w:t>
            </w:r>
          </w:p>
        </w:tc>
      </w:tr>
      <w:tr w:rsidR="00B85124" w14:paraId="1C2EFDD3" w14:textId="77777777" w:rsidTr="002003F1">
        <w:trPr>
          <w:trHeight w:val="729"/>
        </w:trPr>
        <w:tc>
          <w:tcPr>
            <w:tcW w:w="2474" w:type="dxa"/>
          </w:tcPr>
          <w:p w14:paraId="2793955A" w14:textId="77777777" w:rsidR="00A74ECC" w:rsidRPr="005A16C5" w:rsidRDefault="008E4120" w:rsidP="00A74ECC">
            <w:pPr>
              <w:spacing w:after="120"/>
              <w:jc w:val="left"/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63D5639B" w14:textId="77777777" w:rsidR="00A74ECC" w:rsidRPr="005A16C5" w:rsidRDefault="008E4120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0C5B0DD9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B85124" w14:paraId="120A97D2" w14:textId="77777777" w:rsidTr="002003F1">
        <w:trPr>
          <w:trHeight w:val="729"/>
        </w:trPr>
        <w:tc>
          <w:tcPr>
            <w:tcW w:w="2474" w:type="dxa"/>
          </w:tcPr>
          <w:p w14:paraId="51CC3FC6" w14:textId="77777777" w:rsidR="00A74ECC" w:rsidRPr="005A16C5" w:rsidRDefault="008E4120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23B76AA5" w14:textId="77777777" w:rsidR="00A74ECC" w:rsidRPr="005A16C5" w:rsidRDefault="008E4120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4E82FC01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B85124" w14:paraId="1D3C1759" w14:textId="77777777" w:rsidTr="002003F1">
        <w:trPr>
          <w:trHeight w:val="729"/>
        </w:trPr>
        <w:tc>
          <w:tcPr>
            <w:tcW w:w="2474" w:type="dxa"/>
          </w:tcPr>
          <w:p w14:paraId="3B6F0484" w14:textId="77777777" w:rsidR="00A74ECC" w:rsidRPr="005A16C5" w:rsidRDefault="008E4120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2D0D22C2" w14:textId="77777777" w:rsidR="00A74ECC" w:rsidRPr="005A16C5" w:rsidRDefault="008E4120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6BFB280B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</w:tbl>
    <w:p w14:paraId="255873CC" w14:textId="77777777" w:rsidR="005A16C5" w:rsidRDefault="005A16C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B85124" w14:paraId="531C4088" w14:textId="77777777" w:rsidTr="1F9323AA">
        <w:trPr>
          <w:cantSplit/>
        </w:trPr>
        <w:tc>
          <w:tcPr>
            <w:tcW w:w="9062" w:type="dxa"/>
            <w:gridSpan w:val="2"/>
            <w:shd w:val="clear" w:color="auto" w:fill="F2F2F2" w:themeFill="background2" w:themeFillShade="F2"/>
          </w:tcPr>
          <w:p w14:paraId="4D5F1101" w14:textId="77777777" w:rsidR="00231906" w:rsidRPr="00231906" w:rsidRDefault="008E4120" w:rsidP="00231906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B85124" w14:paraId="7DCF9200" w14:textId="77777777" w:rsidTr="1F9323AA">
        <w:trPr>
          <w:cantSplit/>
          <w:trHeight w:val="936"/>
        </w:trPr>
        <w:tc>
          <w:tcPr>
            <w:tcW w:w="9062" w:type="dxa"/>
            <w:gridSpan w:val="2"/>
          </w:tcPr>
          <w:p w14:paraId="7DE49431" w14:textId="02487513" w:rsidR="00231906" w:rsidRPr="00DE537E" w:rsidRDefault="008E4120" w:rsidP="42ECED52">
            <w:pPr>
              <w:spacing w:after="120"/>
            </w:pPr>
            <w:r>
              <w:t xml:space="preserve">Vi </w:t>
            </w:r>
            <w:r w:rsidR="00821B2D">
              <w:t>leverer med dette</w:t>
            </w:r>
            <w:r>
              <w:t xml:space="preserve"> tilbud </w:t>
            </w:r>
            <w:r w:rsidR="00821B2D">
              <w:t>i konkurransen om</w:t>
            </w:r>
            <w:r>
              <w:t xml:space="preserve"> </w:t>
            </w:r>
            <w:r w:rsidR="00451068" w:rsidRPr="42ECED52">
              <w:rPr>
                <w:rFonts w:eastAsia="Open Sans"/>
                <w:color w:val="000000" w:themeColor="accent2"/>
                <w:sz w:val="19"/>
                <w:szCs w:val="19"/>
              </w:rPr>
              <w:t>anskaffelse av bakkeradar</w:t>
            </w:r>
            <w:r>
              <w:t>.</w:t>
            </w:r>
          </w:p>
          <w:p w14:paraId="4516267E" w14:textId="7698117E" w:rsidR="00231906" w:rsidRPr="00DE537E" w:rsidRDefault="008E4120" w:rsidP="00613FE8">
            <w:pPr>
              <w:spacing w:after="120"/>
            </w:pPr>
            <w:r w:rsidRPr="00DE537E">
              <w:t>Vi vedstår oss tilbudet til og med</w:t>
            </w:r>
            <w:r w:rsidR="4A94DEAD">
              <w:t xml:space="preserve"> 90 kalenderdager etter tilbudsfristens utløp.</w:t>
            </w:r>
          </w:p>
        </w:tc>
      </w:tr>
      <w:tr w:rsidR="00B85124" w14:paraId="288D6A1F" w14:textId="77777777" w:rsidTr="1F9323AA">
        <w:trPr>
          <w:cantSplit/>
        </w:trPr>
        <w:tc>
          <w:tcPr>
            <w:tcW w:w="3539" w:type="dxa"/>
          </w:tcPr>
          <w:p w14:paraId="1F210F3A" w14:textId="77777777" w:rsidR="00231906" w:rsidRPr="00DE537E" w:rsidRDefault="008E4120" w:rsidP="00613FE8">
            <w:pPr>
              <w:spacing w:after="120"/>
            </w:pPr>
            <w:r w:rsidRPr="00DE537E">
              <w:t>Sted og dato</w:t>
            </w:r>
          </w:p>
        </w:tc>
        <w:tc>
          <w:tcPr>
            <w:tcW w:w="5523" w:type="dxa"/>
          </w:tcPr>
          <w:p w14:paraId="5251D60C" w14:textId="77777777" w:rsidR="00231906" w:rsidRPr="00DE537E" w:rsidRDefault="00231906" w:rsidP="00613FE8">
            <w:pPr>
              <w:spacing w:after="120"/>
            </w:pPr>
          </w:p>
        </w:tc>
      </w:tr>
      <w:tr w:rsidR="00B85124" w14:paraId="15CDC89E" w14:textId="77777777" w:rsidTr="1F9323AA">
        <w:trPr>
          <w:cantSplit/>
          <w:trHeight w:val="610"/>
        </w:trPr>
        <w:tc>
          <w:tcPr>
            <w:tcW w:w="3539" w:type="dxa"/>
          </w:tcPr>
          <w:p w14:paraId="542CDFFB" w14:textId="77777777" w:rsidR="00231906" w:rsidRPr="00DE537E" w:rsidRDefault="008E4120" w:rsidP="00613FE8">
            <w:pPr>
              <w:spacing w:after="120"/>
            </w:pPr>
            <w:r w:rsidRPr="00DE537E">
              <w:t>Underskrift</w:t>
            </w:r>
          </w:p>
        </w:tc>
        <w:tc>
          <w:tcPr>
            <w:tcW w:w="5523" w:type="dxa"/>
          </w:tcPr>
          <w:p w14:paraId="58998D47" w14:textId="77777777" w:rsidR="00231906" w:rsidRPr="00DE537E" w:rsidRDefault="00231906" w:rsidP="00613FE8">
            <w:pPr>
              <w:spacing w:after="120"/>
            </w:pPr>
          </w:p>
        </w:tc>
      </w:tr>
    </w:tbl>
    <w:p w14:paraId="1296177D" w14:textId="77777777" w:rsidR="00231906" w:rsidRPr="007B4FF2" w:rsidRDefault="00231906" w:rsidP="00DF22C7">
      <w:pPr>
        <w:jc w:val="left"/>
      </w:pPr>
    </w:p>
    <w:sectPr w:rsidR="00231906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F38299" w14:textId="77777777" w:rsidR="00CA0A74" w:rsidRDefault="00CA0A74" w:rsidP="00186E6B">
      <w:r>
        <w:separator/>
      </w:r>
    </w:p>
    <w:p w14:paraId="53E60D69" w14:textId="77777777" w:rsidR="00CA0A74" w:rsidRDefault="00CA0A74" w:rsidP="00186E6B"/>
    <w:p w14:paraId="3B9D494A" w14:textId="77777777" w:rsidR="00CA0A74" w:rsidRDefault="00CA0A74" w:rsidP="00186E6B"/>
    <w:p w14:paraId="1C11750D" w14:textId="77777777" w:rsidR="00CA0A74" w:rsidRDefault="00CA0A74" w:rsidP="00186E6B"/>
  </w:endnote>
  <w:endnote w:type="continuationSeparator" w:id="0">
    <w:p w14:paraId="5500D71C" w14:textId="77777777" w:rsidR="00CA0A74" w:rsidRDefault="00CA0A74" w:rsidP="00186E6B">
      <w:r>
        <w:continuationSeparator/>
      </w:r>
    </w:p>
    <w:p w14:paraId="1C493E64" w14:textId="77777777" w:rsidR="00CA0A74" w:rsidRDefault="00CA0A74" w:rsidP="00186E6B"/>
    <w:p w14:paraId="40EB476A" w14:textId="77777777" w:rsidR="00CA0A74" w:rsidRDefault="00CA0A74" w:rsidP="00186E6B"/>
    <w:p w14:paraId="1D1F731E" w14:textId="77777777" w:rsidR="00CA0A74" w:rsidRDefault="00CA0A74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AA34AD75-C4FB-4CFD-BF9E-968DE2A3A0BF}"/>
    <w:embedBold r:id="rId2" w:fontKey="{572B4758-108F-43A6-81AD-4F5DD009B5C0}"/>
    <w:embedItalic r:id="rId3" w:fontKey="{F0E6304D-5E24-4B65-8959-543EF5A98280}"/>
    <w:embedBoldItalic r:id="rId4" w:fontKey="{D9DBD1C4-D357-4677-B635-12AE57AC143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BD3CD69-ADEC-4BE7-85CD-8F3EE54E7225}"/>
    <w:embedBold r:id="rId6" w:fontKey="{CCD1201E-0D5A-4527-AC2A-499DA6D61E7E}"/>
    <w:embedItalic r:id="rId7" w:fontKey="{AEC7FC16-62EA-4AD3-8CEB-6A9DDA09920D}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r:id="rId8" w:fontKey="{C9A44CFF-1EEB-4AA8-AEA2-60E54970C8FA}"/>
    <w:embedBold r:id="rId9" w:fontKey="{61B1C066-BB0D-45EF-AA36-2DBF3BCB841D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C8C410A8-63E8-4126-B679-1595784C728F}"/>
    <w:embedItalic r:id="rId11" w:fontKey="{E1EC97FD-1C34-43F1-87A6-7559D0217075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A097A28B-614D-4902-87B4-48F7AFAF024E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3" w:fontKey="{107E1184-5346-4CCC-9201-74A0A29E9ACB}"/>
    <w:embedItalic r:id="rId14" w:fontKey="{8C45A697-5CDF-4A94-B45E-A735383393D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54CB51B4-74F1-4548-AF5F-129CCE81CA47}"/>
    <w:embedBold r:id="rId16" w:fontKey="{8EEF43DC-562F-4310-853C-875DC33FA1DC}"/>
    <w:embedItalic r:id="rId17" w:fontKey="{08A8D070-3923-446C-852C-BA3A6E7568D7}"/>
    <w:embedBoldItalic r:id="rId18" w:fontKey="{3A02AA17-0337-4317-8295-0BCF222869B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B3E4246E-7F03-42F5-ACDB-1DC5B6D60574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C2BAC6CF-9CFB-4207-9260-17125DF165B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1" w:fontKey="{893A0216-F83F-4139-B0D6-1716D2C6418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85124" w14:paraId="387FBBFD" w14:textId="77777777" w:rsidTr="00CC43D2">
      <w:tc>
        <w:tcPr>
          <w:tcW w:w="3020" w:type="dxa"/>
        </w:tcPr>
        <w:p w14:paraId="4E1C14DA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658C644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36BAD4BA" w14:textId="77777777" w:rsidR="00CC43D2" w:rsidRPr="004A0B71" w:rsidRDefault="008E4120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175B9947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85124" w14:paraId="2AFD27FE" w14:textId="77777777" w:rsidTr="00014EC9">
      <w:tc>
        <w:tcPr>
          <w:tcW w:w="3020" w:type="dxa"/>
        </w:tcPr>
        <w:p w14:paraId="5B34487B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7FCD78E9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08A487DF" w14:textId="77777777" w:rsidR="007B4FF2" w:rsidRPr="004A0B71" w:rsidRDefault="008E4120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4CF3F4AB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4FEBD5" w14:textId="77777777" w:rsidR="00CA0A74" w:rsidRDefault="00CA0A74" w:rsidP="00186E6B">
      <w:r>
        <w:separator/>
      </w:r>
    </w:p>
    <w:p w14:paraId="04170F04" w14:textId="77777777" w:rsidR="00CA0A74" w:rsidRDefault="00CA0A74" w:rsidP="00186E6B"/>
    <w:p w14:paraId="03A7CE9E" w14:textId="77777777" w:rsidR="00CA0A74" w:rsidRDefault="00CA0A74" w:rsidP="00186E6B"/>
  </w:footnote>
  <w:footnote w:type="continuationSeparator" w:id="0">
    <w:p w14:paraId="53B8074F" w14:textId="77777777" w:rsidR="00CA0A74" w:rsidRDefault="00CA0A74" w:rsidP="00186E6B">
      <w:r>
        <w:continuationSeparator/>
      </w:r>
    </w:p>
    <w:p w14:paraId="55FD52FD" w14:textId="77777777" w:rsidR="00CA0A74" w:rsidRDefault="00CA0A74" w:rsidP="00186E6B"/>
    <w:p w14:paraId="7265A653" w14:textId="77777777" w:rsidR="00CA0A74" w:rsidRDefault="00CA0A74" w:rsidP="00186E6B"/>
    <w:p w14:paraId="40AAA601" w14:textId="77777777" w:rsidR="00CA0A74" w:rsidRDefault="00CA0A74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4E5DCA" w14:textId="0EBA7CBB" w:rsidR="00DF22C7" w:rsidRPr="007F3BB2" w:rsidRDefault="00DF22C7" w:rsidP="00DF22C7">
    <w:pPr>
      <w:pStyle w:val="Topp-ogbunntekst"/>
      <w:rPr>
        <w:sz w:val="14"/>
        <w:szCs w:val="14"/>
      </w:rPr>
    </w:pPr>
  </w:p>
  <w:p w14:paraId="2E70F1AA" w14:textId="24ADCA39" w:rsidR="00E9590A" w:rsidRPr="007F3BB2" w:rsidRDefault="00396B95" w:rsidP="009748AF">
    <w:pPr>
      <w:jc w:val="left"/>
      <w:rPr>
        <w:sz w:val="16"/>
        <w:szCs w:val="16"/>
      </w:rPr>
    </w:pPr>
    <w:r>
      <w:rPr>
        <w:noProof/>
      </w:rPr>
      <w:drawing>
        <wp:anchor distT="0" distB="0" distL="114300" distR="114300" simplePos="0" relativeHeight="251660288" behindDoc="1" locked="0" layoutInCell="1" allowOverlap="1" wp14:anchorId="26424030" wp14:editId="47521370">
          <wp:simplePos x="0" y="0"/>
          <wp:positionH relativeFrom="margin">
            <wp:align>right</wp:align>
          </wp:positionH>
          <wp:positionV relativeFrom="paragraph">
            <wp:posOffset>9525</wp:posOffset>
          </wp:positionV>
          <wp:extent cx="1447800" cy="381000"/>
          <wp:effectExtent l="0" t="0" r="0" b="0"/>
          <wp:wrapTight wrapText="bothSides">
            <wp:wrapPolygon edited="0">
              <wp:start x="0" y="0"/>
              <wp:lineTo x="0" y="20520"/>
              <wp:lineTo x="21316" y="20520"/>
              <wp:lineTo x="21316" y="0"/>
              <wp:lineTo x="0" y="0"/>
            </wp:wrapPolygon>
          </wp:wrapTight>
          <wp:docPr id="634641559" name="Bild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396B95">
      <w:rPr>
        <w:sz w:val="16"/>
        <w:szCs w:val="16"/>
      </w:rPr>
      <w:t>Anskaffelse av bakkeradar</w:t>
    </w:r>
    <w:r w:rsidRPr="00396B95">
      <w:rPr>
        <w:sz w:val="16"/>
        <w:szCs w:val="16"/>
      </w:rPr>
      <w:br/>
      <w:t>Vedlegg 2 – Tilbudsskjema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8702CD" w14:textId="7CF529EF" w:rsidR="00DF22C7" w:rsidRPr="007F3BB2" w:rsidRDefault="00DF22C7" w:rsidP="0099548A">
    <w:pPr>
      <w:pStyle w:val="Topp-ogbunntekst"/>
      <w:rPr>
        <w:sz w:val="14"/>
        <w:szCs w:val="14"/>
      </w:rPr>
    </w:pPr>
  </w:p>
  <w:p w14:paraId="61833468" w14:textId="3EA4D083" w:rsidR="00DF22C7" w:rsidRPr="00396B95" w:rsidRDefault="00396B95" w:rsidP="0099548A">
    <w:pPr>
      <w:jc w:val="left"/>
      <w:rPr>
        <w:sz w:val="16"/>
        <w:szCs w:val="16"/>
      </w:rPr>
    </w:pPr>
    <w:r w:rsidRPr="00396B95">
      <w:rPr>
        <w:noProof/>
      </w:rPr>
      <w:drawing>
        <wp:anchor distT="0" distB="0" distL="114300" distR="114300" simplePos="0" relativeHeight="251659264" behindDoc="1" locked="0" layoutInCell="1" allowOverlap="1" wp14:anchorId="7DB0265B" wp14:editId="6F948536">
          <wp:simplePos x="0" y="0"/>
          <wp:positionH relativeFrom="margin">
            <wp:align>right</wp:align>
          </wp:positionH>
          <wp:positionV relativeFrom="paragraph">
            <wp:posOffset>9525</wp:posOffset>
          </wp:positionV>
          <wp:extent cx="1447800" cy="381000"/>
          <wp:effectExtent l="0" t="0" r="0" b="0"/>
          <wp:wrapTight wrapText="bothSides">
            <wp:wrapPolygon edited="0">
              <wp:start x="0" y="0"/>
              <wp:lineTo x="0" y="20520"/>
              <wp:lineTo x="21316" y="20520"/>
              <wp:lineTo x="21316" y="0"/>
              <wp:lineTo x="0" y="0"/>
            </wp:wrapPolygon>
          </wp:wrapTight>
          <wp:docPr id="644920525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396B95">
      <w:rPr>
        <w:sz w:val="16"/>
        <w:szCs w:val="16"/>
      </w:rPr>
      <w:t>Anskaffelse av bakkeradar</w:t>
    </w:r>
    <w:r w:rsidR="008E4120" w:rsidRPr="00396B95">
      <w:rPr>
        <w:sz w:val="16"/>
        <w:szCs w:val="16"/>
      </w:rPr>
      <w:br/>
      <w:t xml:space="preserve">Vedlegg </w:t>
    </w:r>
    <w:r w:rsidRPr="00396B95">
      <w:rPr>
        <w:sz w:val="16"/>
        <w:szCs w:val="16"/>
      </w:rPr>
      <w:t>2</w:t>
    </w:r>
    <w:r w:rsidR="008E4120" w:rsidRPr="00396B95">
      <w:rPr>
        <w:sz w:val="16"/>
        <w:szCs w:val="16"/>
      </w:rPr>
      <w:t xml:space="preserve"> </w:t>
    </w:r>
    <w:r w:rsidR="00867D0A" w:rsidRPr="00396B95">
      <w:rPr>
        <w:sz w:val="16"/>
        <w:szCs w:val="16"/>
      </w:rPr>
      <w:t>–</w:t>
    </w:r>
    <w:r w:rsidR="008E4120" w:rsidRPr="00396B95">
      <w:rPr>
        <w:sz w:val="16"/>
        <w:szCs w:val="16"/>
      </w:rPr>
      <w:t xml:space="preserve"> Tilbudsskjema</w:t>
    </w:r>
  </w:p>
  <w:p w14:paraId="017E73FE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59BACDEC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9094123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6F4144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9D090F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1F436B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7E430B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26E15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EA4AB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960BF6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706674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18662D2" w:tentative="1">
      <w:start w:val="1"/>
      <w:numFmt w:val="lowerLetter"/>
      <w:lvlText w:val="%2."/>
      <w:lvlJc w:val="left"/>
      <w:pPr>
        <w:ind w:left="1440" w:hanging="360"/>
      </w:pPr>
    </w:lvl>
    <w:lvl w:ilvl="2" w:tplc="9E3E38B0" w:tentative="1">
      <w:start w:val="1"/>
      <w:numFmt w:val="lowerRoman"/>
      <w:lvlText w:val="%3."/>
      <w:lvlJc w:val="right"/>
      <w:pPr>
        <w:ind w:left="2160" w:hanging="180"/>
      </w:pPr>
    </w:lvl>
    <w:lvl w:ilvl="3" w:tplc="22266ED8" w:tentative="1">
      <w:start w:val="1"/>
      <w:numFmt w:val="decimal"/>
      <w:lvlText w:val="%4."/>
      <w:lvlJc w:val="left"/>
      <w:pPr>
        <w:ind w:left="2880" w:hanging="360"/>
      </w:pPr>
    </w:lvl>
    <w:lvl w:ilvl="4" w:tplc="CADE28CE" w:tentative="1">
      <w:start w:val="1"/>
      <w:numFmt w:val="lowerLetter"/>
      <w:lvlText w:val="%5."/>
      <w:lvlJc w:val="left"/>
      <w:pPr>
        <w:ind w:left="3600" w:hanging="360"/>
      </w:pPr>
    </w:lvl>
    <w:lvl w:ilvl="5" w:tplc="B6AC64F6" w:tentative="1">
      <w:start w:val="1"/>
      <w:numFmt w:val="lowerRoman"/>
      <w:lvlText w:val="%6."/>
      <w:lvlJc w:val="right"/>
      <w:pPr>
        <w:ind w:left="4320" w:hanging="180"/>
      </w:pPr>
    </w:lvl>
    <w:lvl w:ilvl="6" w:tplc="984401BE" w:tentative="1">
      <w:start w:val="1"/>
      <w:numFmt w:val="decimal"/>
      <w:lvlText w:val="%7."/>
      <w:lvlJc w:val="left"/>
      <w:pPr>
        <w:ind w:left="5040" w:hanging="360"/>
      </w:pPr>
    </w:lvl>
    <w:lvl w:ilvl="7" w:tplc="417A3AB8" w:tentative="1">
      <w:start w:val="1"/>
      <w:numFmt w:val="lowerLetter"/>
      <w:lvlText w:val="%8."/>
      <w:lvlJc w:val="left"/>
      <w:pPr>
        <w:ind w:left="5760" w:hanging="360"/>
      </w:pPr>
    </w:lvl>
    <w:lvl w:ilvl="8" w:tplc="118C9E9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B20E3C24">
      <w:start w:val="1"/>
      <w:numFmt w:val="lowerLetter"/>
      <w:lvlText w:val="%1)"/>
      <w:lvlJc w:val="left"/>
      <w:pPr>
        <w:ind w:left="720" w:hanging="360"/>
      </w:pPr>
    </w:lvl>
    <w:lvl w:ilvl="1" w:tplc="B8701A4C" w:tentative="1">
      <w:start w:val="1"/>
      <w:numFmt w:val="lowerLetter"/>
      <w:lvlText w:val="%2."/>
      <w:lvlJc w:val="left"/>
      <w:pPr>
        <w:ind w:left="1440" w:hanging="360"/>
      </w:pPr>
    </w:lvl>
    <w:lvl w:ilvl="2" w:tplc="59B876BC" w:tentative="1">
      <w:start w:val="1"/>
      <w:numFmt w:val="lowerRoman"/>
      <w:lvlText w:val="%3."/>
      <w:lvlJc w:val="right"/>
      <w:pPr>
        <w:ind w:left="2160" w:hanging="180"/>
      </w:pPr>
    </w:lvl>
    <w:lvl w:ilvl="3" w:tplc="A44C6B60" w:tentative="1">
      <w:start w:val="1"/>
      <w:numFmt w:val="decimal"/>
      <w:lvlText w:val="%4."/>
      <w:lvlJc w:val="left"/>
      <w:pPr>
        <w:ind w:left="2880" w:hanging="360"/>
      </w:pPr>
    </w:lvl>
    <w:lvl w:ilvl="4" w:tplc="9878A160" w:tentative="1">
      <w:start w:val="1"/>
      <w:numFmt w:val="lowerLetter"/>
      <w:lvlText w:val="%5."/>
      <w:lvlJc w:val="left"/>
      <w:pPr>
        <w:ind w:left="3600" w:hanging="360"/>
      </w:pPr>
    </w:lvl>
    <w:lvl w:ilvl="5" w:tplc="71B49CD2" w:tentative="1">
      <w:start w:val="1"/>
      <w:numFmt w:val="lowerRoman"/>
      <w:lvlText w:val="%6."/>
      <w:lvlJc w:val="right"/>
      <w:pPr>
        <w:ind w:left="4320" w:hanging="180"/>
      </w:pPr>
    </w:lvl>
    <w:lvl w:ilvl="6" w:tplc="D022304C" w:tentative="1">
      <w:start w:val="1"/>
      <w:numFmt w:val="decimal"/>
      <w:lvlText w:val="%7."/>
      <w:lvlJc w:val="left"/>
      <w:pPr>
        <w:ind w:left="5040" w:hanging="360"/>
      </w:pPr>
    </w:lvl>
    <w:lvl w:ilvl="7" w:tplc="59FA3430" w:tentative="1">
      <w:start w:val="1"/>
      <w:numFmt w:val="lowerLetter"/>
      <w:lvlText w:val="%8."/>
      <w:lvlJc w:val="left"/>
      <w:pPr>
        <w:ind w:left="5760" w:hanging="360"/>
      </w:pPr>
    </w:lvl>
    <w:lvl w:ilvl="8" w:tplc="A066DA9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670CB80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966EA83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C768F3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170966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8A5AC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58621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3AACB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481A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A5855E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7E68BD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8C0D2C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E00632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A8C746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626ED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D2AD47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E7ED6C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3C904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722162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0F3E35D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5E766AA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DDE77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C69F4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E3C198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BFA06C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F6A27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194848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220D49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A740C6B8">
      <w:start w:val="1"/>
      <w:numFmt w:val="decimal"/>
      <w:lvlText w:val="%1."/>
      <w:lvlJc w:val="left"/>
      <w:pPr>
        <w:ind w:left="1428" w:hanging="360"/>
      </w:pPr>
    </w:lvl>
    <w:lvl w:ilvl="1" w:tplc="2E22324C" w:tentative="1">
      <w:start w:val="1"/>
      <w:numFmt w:val="lowerLetter"/>
      <w:lvlText w:val="%2."/>
      <w:lvlJc w:val="left"/>
      <w:pPr>
        <w:ind w:left="2148" w:hanging="360"/>
      </w:pPr>
    </w:lvl>
    <w:lvl w:ilvl="2" w:tplc="1408D676" w:tentative="1">
      <w:start w:val="1"/>
      <w:numFmt w:val="lowerRoman"/>
      <w:lvlText w:val="%3."/>
      <w:lvlJc w:val="right"/>
      <w:pPr>
        <w:ind w:left="2868" w:hanging="180"/>
      </w:pPr>
    </w:lvl>
    <w:lvl w:ilvl="3" w:tplc="271A9D90" w:tentative="1">
      <w:start w:val="1"/>
      <w:numFmt w:val="decimal"/>
      <w:lvlText w:val="%4."/>
      <w:lvlJc w:val="left"/>
      <w:pPr>
        <w:ind w:left="3588" w:hanging="360"/>
      </w:pPr>
    </w:lvl>
    <w:lvl w:ilvl="4" w:tplc="050AB594" w:tentative="1">
      <w:start w:val="1"/>
      <w:numFmt w:val="lowerLetter"/>
      <w:lvlText w:val="%5."/>
      <w:lvlJc w:val="left"/>
      <w:pPr>
        <w:ind w:left="4308" w:hanging="360"/>
      </w:pPr>
    </w:lvl>
    <w:lvl w:ilvl="5" w:tplc="6AD02E30" w:tentative="1">
      <w:start w:val="1"/>
      <w:numFmt w:val="lowerRoman"/>
      <w:lvlText w:val="%6."/>
      <w:lvlJc w:val="right"/>
      <w:pPr>
        <w:ind w:left="5028" w:hanging="180"/>
      </w:pPr>
    </w:lvl>
    <w:lvl w:ilvl="6" w:tplc="5C12B946" w:tentative="1">
      <w:start w:val="1"/>
      <w:numFmt w:val="decimal"/>
      <w:lvlText w:val="%7."/>
      <w:lvlJc w:val="left"/>
      <w:pPr>
        <w:ind w:left="5748" w:hanging="360"/>
      </w:pPr>
    </w:lvl>
    <w:lvl w:ilvl="7" w:tplc="33E8A778" w:tentative="1">
      <w:start w:val="1"/>
      <w:numFmt w:val="lowerLetter"/>
      <w:lvlText w:val="%8."/>
      <w:lvlJc w:val="left"/>
      <w:pPr>
        <w:ind w:left="6468" w:hanging="360"/>
      </w:pPr>
    </w:lvl>
    <w:lvl w:ilvl="8" w:tplc="57B056EE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826A99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22488C2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F7078C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2628CF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1AD8E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8EC4EC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E1C62C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C16D7E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2A8E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2EB64B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2BE4EC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C28C49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04FE6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2A9A1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C7E5AE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73C2A3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0CA7D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1E6914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7EA02BD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1B56117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FE01FA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208743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A1A858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B34DEE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8641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EC8DC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69216E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09F8CE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BE41F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ECB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F7269C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78DAA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4C257A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920BC5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EDDC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FD6180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6BD8D29A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0C8CBE72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A7A8456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A9B6218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8C84456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B0C2FD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76E0CEC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CE0F34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FA3F2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5998"/>
    <w:rsid w:val="00066E44"/>
    <w:rsid w:val="00070BC7"/>
    <w:rsid w:val="00076B45"/>
    <w:rsid w:val="00083E71"/>
    <w:rsid w:val="000879B2"/>
    <w:rsid w:val="000919B3"/>
    <w:rsid w:val="00092A2E"/>
    <w:rsid w:val="000934B2"/>
    <w:rsid w:val="00094112"/>
    <w:rsid w:val="000A04EE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5051B"/>
    <w:rsid w:val="00353C30"/>
    <w:rsid w:val="003548D8"/>
    <w:rsid w:val="00354E25"/>
    <w:rsid w:val="00367809"/>
    <w:rsid w:val="003855B3"/>
    <w:rsid w:val="00396B95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5106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2743"/>
    <w:rsid w:val="0055388D"/>
    <w:rsid w:val="005543D1"/>
    <w:rsid w:val="0056728E"/>
    <w:rsid w:val="005726E9"/>
    <w:rsid w:val="005733FB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13FE8"/>
    <w:rsid w:val="00624865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5C12"/>
    <w:rsid w:val="007E79AC"/>
    <w:rsid w:val="007F3BB2"/>
    <w:rsid w:val="007F6068"/>
    <w:rsid w:val="00816E23"/>
    <w:rsid w:val="00821B2D"/>
    <w:rsid w:val="00821F16"/>
    <w:rsid w:val="00833AAF"/>
    <w:rsid w:val="00837B17"/>
    <w:rsid w:val="00842AAB"/>
    <w:rsid w:val="00852929"/>
    <w:rsid w:val="008562D7"/>
    <w:rsid w:val="00856C4B"/>
    <w:rsid w:val="0086097F"/>
    <w:rsid w:val="00865DDB"/>
    <w:rsid w:val="00867D0A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0C1A"/>
    <w:rsid w:val="008D1709"/>
    <w:rsid w:val="008D1942"/>
    <w:rsid w:val="008D57A8"/>
    <w:rsid w:val="008E4120"/>
    <w:rsid w:val="008F2D50"/>
    <w:rsid w:val="008F4F79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431CA"/>
    <w:rsid w:val="00946B57"/>
    <w:rsid w:val="00947DF1"/>
    <w:rsid w:val="00950851"/>
    <w:rsid w:val="00950D87"/>
    <w:rsid w:val="00950F38"/>
    <w:rsid w:val="0095454F"/>
    <w:rsid w:val="00961804"/>
    <w:rsid w:val="00964CFE"/>
    <w:rsid w:val="00971232"/>
    <w:rsid w:val="0097180A"/>
    <w:rsid w:val="009748AF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01B20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5945"/>
    <w:rsid w:val="00A57A87"/>
    <w:rsid w:val="00A60E8E"/>
    <w:rsid w:val="00A70DF6"/>
    <w:rsid w:val="00A74ECC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1302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19E7"/>
    <w:rsid w:val="00B72FB0"/>
    <w:rsid w:val="00B8473D"/>
    <w:rsid w:val="00B85124"/>
    <w:rsid w:val="00B92BBE"/>
    <w:rsid w:val="00B952B0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0A74"/>
    <w:rsid w:val="00CA3221"/>
    <w:rsid w:val="00CA3DE5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16AE"/>
    <w:rsid w:val="00D138C7"/>
    <w:rsid w:val="00D147F6"/>
    <w:rsid w:val="00D21218"/>
    <w:rsid w:val="00D34A86"/>
    <w:rsid w:val="00D50985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37E"/>
    <w:rsid w:val="00DE5FA8"/>
    <w:rsid w:val="00DE68FD"/>
    <w:rsid w:val="00DF22C7"/>
    <w:rsid w:val="00DF27B4"/>
    <w:rsid w:val="00E014BD"/>
    <w:rsid w:val="00E11D49"/>
    <w:rsid w:val="00E13639"/>
    <w:rsid w:val="00E20122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9590A"/>
    <w:rsid w:val="00E969C2"/>
    <w:rsid w:val="00EA1DDE"/>
    <w:rsid w:val="00EA44E0"/>
    <w:rsid w:val="00EA5F43"/>
    <w:rsid w:val="00EA721D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A6261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  <w:rsid w:val="036F8723"/>
    <w:rsid w:val="1F9323AA"/>
    <w:rsid w:val="42ECED52"/>
    <w:rsid w:val="4A94DE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B2D28EA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25F609E214984A97C16E70260ED9B3" ma:contentTypeVersion="20" ma:contentTypeDescription="Opprett et nytt dokument." ma:contentTypeScope="" ma:versionID="2bd6ba12bc4bece8867cc0af49952a08">
  <xsd:schema xmlns:xsd="http://www.w3.org/2001/XMLSchema" xmlns:xs="http://www.w3.org/2001/XMLSchema" xmlns:p="http://schemas.microsoft.com/office/2006/metadata/properties" xmlns:ns1="http://schemas.microsoft.com/sharepoint/v3" xmlns:ns2="181b0acc-d6cc-4c4c-9777-5f2b661177d5" xmlns:ns3="051e5836-1abb-4d09-96b7-c982307f6d83" targetNamespace="http://schemas.microsoft.com/office/2006/metadata/properties" ma:root="true" ma:fieldsID="a0542b5724b8f7c0e42771fde89e08da" ns1:_="" ns2:_="" ns3:_="">
    <xsd:import namespace="http://schemas.microsoft.com/sharepoint/v3"/>
    <xsd:import namespace="181b0acc-d6cc-4c4c-9777-5f2b661177d5"/>
    <xsd:import namespace="051e5836-1abb-4d09-96b7-c982307f6d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1b0acc-d6cc-4c4c-9777-5f2b661177d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demerkelapper" ma:readOnly="false" ma:fieldId="{5cf76f15-5ced-4ddc-b409-7134ff3c332f}" ma:taxonomyMulti="true" ma:sspId="ce36b89f-629b-461a-8062-50e03122922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1e5836-1abb-4d09-96b7-c982307f6d8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b354b17-2000-486f-844f-d2fc31e5be36}" ma:internalName="TaxCatchAll" ma:showField="CatchAllData" ma:web="051e5836-1abb-4d09-96b7-c982307f6d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181b0acc-d6cc-4c4c-9777-5f2b661177d5">
      <Terms xmlns="http://schemas.microsoft.com/office/infopath/2007/PartnerControls"/>
    </lcf76f155ced4ddcb4097134ff3c332f>
    <_ip_UnifiedCompliancePolicyProperties xmlns="http://schemas.microsoft.com/sharepoint/v3" xsi:nil="true"/>
    <TaxCatchAll xmlns="051e5836-1abb-4d09-96b7-c982307f6d8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74692F-285F-4473-AC84-741CB9FA180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181b0acc-d6cc-4c4c-9777-5f2b661177d5"/>
    <ds:schemaRef ds:uri="051e5836-1abb-4d09-96b7-c982307f6d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181b0acc-d6cc-4c4c-9777-5f2b661177d5"/>
    <ds:schemaRef ds:uri="051e5836-1abb-4d09-96b7-c982307f6d83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0</TotalTime>
  <Pages>3</Pages>
  <Words>497</Words>
  <Characters>2735</Characters>
  <Application>Microsoft Office Word</Application>
  <DocSecurity>0</DocSecurity>
  <Lines>47</Lines>
  <Paragraphs>24</Paragraphs>
  <ScaleCrop>false</ScaleCrop>
  <Company/>
  <LinksUpToDate>false</LinksUpToDate>
  <CharactersWithSpaces>3208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creator>Helene Winther Dahl</dc:creator>
  <cp:lastModifiedBy>Brage Tannvik Skei</cp:lastModifiedBy>
  <cp:revision>7</cp:revision>
  <dcterms:created xsi:type="dcterms:W3CDTF">2026-09-03T13:07:00Z</dcterms:created>
  <dcterms:modified xsi:type="dcterms:W3CDTF">2026-09-04T10:10:00Z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0x0101001125F609E214984A97C16E70260ED9B3</vt:lpwstr>
  </property>
  <property fmtid="{D5CDD505-2E9C-101B-9397-08002B2CF9AE}" pid="3" name="MediaServiceImageTags">
    <vt:lpwstr/>
  </property>
</Properties>
</file>